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Default="001D5DCE" w:rsidP="00275BE7">
      <w:pPr>
        <w:jc w:val="center"/>
        <w:rPr>
          <w:rFonts w:ascii="Sylfaen" w:hAnsi="Sylfaen" w:cs="Arial"/>
          <w:b/>
          <w:bCs/>
          <w:sz w:val="40"/>
          <w:lang w:val="en-ZW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EA7449" w:rsidRPr="009776F0" w:rsidRDefault="00EA7449" w:rsidP="00EA7449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AE7166">
        <w:rPr>
          <w:rFonts w:ascii="Sylfaen" w:hAnsi="Sylfaen" w:cs="Arial"/>
          <w:b/>
          <w:bCs/>
          <w:sz w:val="40"/>
          <w:lang w:val="hy-AM"/>
        </w:rPr>
        <w:t>Գեղհովիտի թիվ 2 միջնակարգ դպրոցի կառուցման մնացորդային աշխատանքների</w:t>
      </w:r>
      <w:r w:rsidRPr="00783772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>
        <w:rPr>
          <w:rFonts w:ascii="Sylfaen" w:hAnsi="Sylfaen" w:cs="Arial"/>
          <w:b/>
          <w:bCs/>
          <w:sz w:val="40"/>
          <w:szCs w:val="52"/>
          <w:lang w:val="hy-AM"/>
        </w:rPr>
        <w:t>գ</w:t>
      </w:r>
      <w:r w:rsidRPr="009776F0">
        <w:rPr>
          <w:rFonts w:ascii="Sylfaen" w:hAnsi="Sylfaen" w:cs="Arial"/>
          <w:b/>
          <w:bCs/>
          <w:sz w:val="40"/>
          <w:lang w:val="hy-AM"/>
        </w:rPr>
        <w:t>նման 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7D71FE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EA7449" w:rsidRPr="007D71FE">
        <w:rPr>
          <w:rFonts w:ascii="Sylfaen" w:hAnsi="Sylfaen"/>
          <w:bCs/>
          <w:sz w:val="28"/>
          <w:lang w:val="hy-AM"/>
        </w:rPr>
        <w:t>28</w:t>
      </w:r>
      <w:r w:rsidR="00ED133F">
        <w:rPr>
          <w:rFonts w:ascii="Sylfaen" w:hAnsi="Sylfaen"/>
          <w:bCs/>
          <w:sz w:val="28"/>
          <w:lang w:val="hy-AM"/>
        </w:rPr>
        <w:t xml:space="preserve"> </w:t>
      </w:r>
      <w:r w:rsidR="00EA7449">
        <w:rPr>
          <w:rFonts w:ascii="Sylfaen" w:hAnsi="Sylfaen"/>
          <w:bCs/>
          <w:sz w:val="28"/>
          <w:lang w:val="hy-AM"/>
        </w:rPr>
        <w:t>օգոստոս</w:t>
      </w:r>
      <w:r w:rsidR="00ED133F">
        <w:rPr>
          <w:rFonts w:ascii="Sylfaen" w:hAnsi="Sylfaen"/>
          <w:bCs/>
          <w:sz w:val="28"/>
          <w:lang w:val="hy-AM"/>
        </w:rPr>
        <w:t>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783772">
        <w:rPr>
          <w:rFonts w:ascii="Sylfaen" w:hAnsi="Sylfaen"/>
          <w:bCs/>
          <w:sz w:val="28"/>
          <w:lang w:val="hy-AM"/>
        </w:rPr>
        <w:t>5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  <w:r w:rsidR="007D71FE">
        <w:rPr>
          <w:rFonts w:ascii="Sylfaen" w:hAnsi="Sylfaen"/>
          <w:bCs/>
          <w:sz w:val="28"/>
          <w:lang w:val="hy-AM"/>
        </w:rPr>
        <w:t>,</w:t>
      </w:r>
    </w:p>
    <w:p w:rsidR="009C09EF" w:rsidRPr="007D71FE" w:rsidRDefault="007D71FE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>
        <w:rPr>
          <w:rFonts w:ascii="Sylfaen" w:hAnsi="Sylfaen"/>
          <w:bCs/>
          <w:sz w:val="28"/>
          <w:lang w:val="hy-AM"/>
        </w:rPr>
        <w:t xml:space="preserve"> փոփոխված</w:t>
      </w:r>
      <w:r w:rsidRPr="007D71FE">
        <w:rPr>
          <w:rFonts w:ascii="Sylfaen" w:hAnsi="Sylfaen"/>
          <w:bCs/>
          <w:color w:val="FF0000"/>
          <w:sz w:val="28"/>
          <w:lang w:val="hy-AM"/>
        </w:rPr>
        <w:t xml:space="preserve">՝                              03 սեպտեմբեր </w:t>
      </w:r>
      <w:r w:rsidRPr="007D71FE">
        <w:rPr>
          <w:rFonts w:ascii="Sylfaen" w:hAnsi="Sylfaen"/>
          <w:bCs/>
          <w:color w:val="FF0000"/>
          <w:sz w:val="28"/>
          <w:lang w:val="hy-AM"/>
        </w:rPr>
        <w:t>2025 թ.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783772">
        <w:rPr>
          <w:rFonts w:ascii="Sylfaen" w:hAnsi="Sylfaen"/>
          <w:bCs/>
          <w:sz w:val="28"/>
          <w:lang w:val="hy-AM"/>
        </w:rPr>
        <w:t>5</w:t>
      </w:r>
      <w:r w:rsidR="00EA7449">
        <w:rPr>
          <w:rFonts w:ascii="Sylfaen" w:hAnsi="Sylfaen"/>
          <w:bCs/>
          <w:sz w:val="28"/>
          <w:lang w:val="hy-AM"/>
        </w:rPr>
        <w:t>5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EA7449" w:rsidRPr="00EA7449">
        <w:rPr>
          <w:rFonts w:ascii="Sylfaen" w:hAnsi="Sylfaen"/>
          <w:bCs/>
          <w:sz w:val="28"/>
          <w:lang w:val="hy-AM"/>
        </w:rPr>
        <w:t>A-25GQ/1</w:t>
      </w:r>
      <w:bookmarkStart w:id="0" w:name="_GoBack"/>
      <w:bookmarkEnd w:id="0"/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21DF0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1F40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C4E11"/>
    <w:rsid w:val="006F0612"/>
    <w:rsid w:val="006F2EFE"/>
    <w:rsid w:val="0070208A"/>
    <w:rsid w:val="00722798"/>
    <w:rsid w:val="007660BA"/>
    <w:rsid w:val="00767F04"/>
    <w:rsid w:val="00783772"/>
    <w:rsid w:val="00786C0C"/>
    <w:rsid w:val="00794541"/>
    <w:rsid w:val="007A1962"/>
    <w:rsid w:val="007C6770"/>
    <w:rsid w:val="007C7E0B"/>
    <w:rsid w:val="007D258B"/>
    <w:rsid w:val="007D71FE"/>
    <w:rsid w:val="007E239B"/>
    <w:rsid w:val="007F62C2"/>
    <w:rsid w:val="0081610C"/>
    <w:rsid w:val="00825595"/>
    <w:rsid w:val="00841ADA"/>
    <w:rsid w:val="0085052C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B5B85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A7449"/>
    <w:rsid w:val="00EB11F0"/>
    <w:rsid w:val="00ED133F"/>
    <w:rsid w:val="00EE3279"/>
    <w:rsid w:val="00EF2A4C"/>
    <w:rsid w:val="00F01954"/>
    <w:rsid w:val="00F145F0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235</TotalTime>
  <Pages>4</Pages>
  <Words>475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Mari Movsisyan</cp:lastModifiedBy>
  <cp:revision>71</cp:revision>
  <cp:lastPrinted>2003-05-28T02:37:00Z</cp:lastPrinted>
  <dcterms:created xsi:type="dcterms:W3CDTF">2017-06-06T12:23:00Z</dcterms:created>
  <dcterms:modified xsi:type="dcterms:W3CDTF">2025-09-03T13:49:00Z</dcterms:modified>
  <cp:category>COPP/COSO</cp:category>
</cp:coreProperties>
</file>